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D6087" w14:textId="77777777" w:rsidR="00A727CA" w:rsidRPr="00E41A15" w:rsidRDefault="005E57FA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Say what you see</w:t>
      </w:r>
    </w:p>
    <w:p w14:paraId="3DECEDD7" w14:textId="77777777" w:rsidR="006B79AD" w:rsidRPr="00A727CA" w:rsidRDefault="006B79AD" w:rsidP="00685A54">
      <w:pPr>
        <w:rPr>
          <w:sz w:val="4"/>
        </w:rPr>
      </w:pPr>
    </w:p>
    <w:tbl>
      <w:tblPr>
        <w:tblW w:w="905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905"/>
        <w:gridCol w:w="905"/>
        <w:gridCol w:w="905"/>
        <w:gridCol w:w="905"/>
        <w:gridCol w:w="905"/>
        <w:gridCol w:w="905"/>
        <w:gridCol w:w="905"/>
        <w:gridCol w:w="905"/>
        <w:gridCol w:w="905"/>
      </w:tblGrid>
      <w:tr w:rsidR="005E57FA" w:rsidRPr="00D7783E" w14:paraId="7802598F" w14:textId="77777777" w:rsidTr="00EA1A1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456D1FE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066ECA9A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635F20F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53801485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73A01106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BA03CC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308340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27F56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60FF6C3A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41E7E328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6B96116C" w14:textId="77777777" w:rsidTr="00EA1A1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0D32AF9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6C8742B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1C185BC7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6D85925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384D1F61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B9903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DDC4B3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CFEE81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77FDB5C8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D7D31" w:themeFill="accent2"/>
            <w:hideMark/>
          </w:tcPr>
          <w:p w14:paraId="5B33C193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695CD1A1" w14:textId="77777777" w:rsidTr="000B324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77274116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37F8D5B7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602B968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033AE36F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0533CEC1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8F62C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CD8AFC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59A533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2367D6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5357D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7470251D" w14:textId="77777777" w:rsidTr="000B324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28E2EC20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24894AEA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420BAAD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54A56D38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695BCDE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F687C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C3E955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DB4E61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5AAA51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BDC1"/>
            <w:hideMark/>
          </w:tcPr>
          <w:p w14:paraId="7C44BF6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786FE81E" w14:textId="77777777" w:rsidTr="000B324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0D4CC10D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5496B868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352D5FD3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28C1E6AA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F0FF"/>
            <w:hideMark/>
          </w:tcPr>
          <w:p w14:paraId="31BAC666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5A0B3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4A6C7CB1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3EF871FC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39A8A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BDC1"/>
            <w:hideMark/>
          </w:tcPr>
          <w:p w14:paraId="2B084C9D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191D23DB" w14:textId="77777777" w:rsidTr="000B324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28B2D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2E51C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FC43C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C0221F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E9E563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11F6E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313A0A8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1AB1EA1B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6ECF3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BDC1"/>
            <w:hideMark/>
          </w:tcPr>
          <w:p w14:paraId="54108723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491A6BF5" w14:textId="77777777" w:rsidTr="000B324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0DF54FB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1700F4E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1AC11E30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7DAFD51A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8F3317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A7E1E1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18915D7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1BBC5BB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16D35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BDC1"/>
            <w:hideMark/>
          </w:tcPr>
          <w:p w14:paraId="1AB5BCD8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738163A7" w14:textId="77777777" w:rsidTr="000B324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15AC6668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11E15370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0C4AB73F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2964B146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F1858D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9D31C3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0B8AE0E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69E1E5D0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3A40BF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BDC1"/>
            <w:hideMark/>
          </w:tcPr>
          <w:p w14:paraId="47D28D3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6E5AB077" w14:textId="77777777" w:rsidTr="000B324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45D8FF98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30D242DC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0D5BC73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14F57167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0C44A7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B2720B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04CDCC6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89FB1"/>
            <w:hideMark/>
          </w:tcPr>
          <w:p w14:paraId="6626DB3D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B594DD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1CDD19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  <w:tr w:rsidR="005E57FA" w:rsidRPr="00D7783E" w14:paraId="09405E3C" w14:textId="77777777" w:rsidTr="00EA1A1F">
        <w:trPr>
          <w:trHeight w:hRule="exact" w:val="895"/>
          <w:jc w:val="center"/>
        </w:trPr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2830C1C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718639B7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4561268E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E2C4"/>
            <w:hideMark/>
          </w:tcPr>
          <w:p w14:paraId="3B10DFD7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68152C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00F93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64E68D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EDA4F0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DD4C74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71CAB9A2" w14:textId="77777777" w:rsidR="005E57FA" w:rsidRPr="00D7783E" w:rsidRDefault="005E57FA" w:rsidP="000B324F">
            <w:pPr>
              <w:spacing w:after="0"/>
              <w:jc w:val="both"/>
              <w:textAlignment w:val="baseline"/>
              <w:rPr>
                <w:rFonts w:ascii="Segoe UI" w:eastAsia="Times New Roman" w:hAnsi="Segoe UI" w:cs="Segoe UI"/>
                <w:color w:val="404040"/>
                <w:sz w:val="18"/>
                <w:szCs w:val="18"/>
                <w:lang w:eastAsia="en-GB"/>
              </w:rPr>
            </w:pPr>
            <w:r w:rsidRPr="00D7783E">
              <w:rPr>
                <w:rFonts w:ascii="Calibri" w:eastAsia="Times New Roman" w:hAnsi="Calibri" w:cs="Calibri"/>
                <w:sz w:val="14"/>
                <w:szCs w:val="14"/>
                <w:lang w:eastAsia="en-GB"/>
              </w:rPr>
              <w:t> </w:t>
            </w:r>
          </w:p>
        </w:tc>
      </w:tr>
    </w:tbl>
    <w:p w14:paraId="056BEA4F" w14:textId="77777777" w:rsidR="00254534" w:rsidRDefault="00254534" w:rsidP="006B79AD"/>
    <w:p w14:paraId="18088941" w14:textId="77777777" w:rsidR="001426FE" w:rsidRDefault="001426FE" w:rsidP="006B79AD"/>
    <w:p w14:paraId="1A865111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AA0C9" w14:textId="77777777" w:rsidR="00E61995" w:rsidRDefault="00E61995" w:rsidP="00F96C86">
      <w:r>
        <w:separator/>
      </w:r>
    </w:p>
  </w:endnote>
  <w:endnote w:type="continuationSeparator" w:id="0">
    <w:p w14:paraId="6FB66388" w14:textId="77777777" w:rsidR="00E61995" w:rsidRDefault="00E6199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EBD85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51EDC" w14:textId="77777777" w:rsidR="00E61995" w:rsidRDefault="00E61995" w:rsidP="00F96C86">
      <w:r>
        <w:separator/>
      </w:r>
    </w:p>
  </w:footnote>
  <w:footnote w:type="continuationSeparator" w:id="0">
    <w:p w14:paraId="50C492F6" w14:textId="77777777" w:rsidR="00E61995" w:rsidRDefault="00E6199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E3D20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60D8357" wp14:editId="1F744DCA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4BD9062A" wp14:editId="5FCE538B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0967F6FB" wp14:editId="747ABBD8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CFBC4BA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7FA"/>
    <w:rsid w:val="00007622"/>
    <w:rsid w:val="00021D16"/>
    <w:rsid w:val="00023C3F"/>
    <w:rsid w:val="00026485"/>
    <w:rsid w:val="00031EB8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E57FA"/>
    <w:rsid w:val="005F096B"/>
    <w:rsid w:val="005F4942"/>
    <w:rsid w:val="005F4CDA"/>
    <w:rsid w:val="00600D4F"/>
    <w:rsid w:val="006106C4"/>
    <w:rsid w:val="00623D62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3198"/>
    <w:rsid w:val="00E54096"/>
    <w:rsid w:val="00E607E6"/>
    <w:rsid w:val="00E61995"/>
    <w:rsid w:val="00E61DDF"/>
    <w:rsid w:val="00E630FA"/>
    <w:rsid w:val="00E72648"/>
    <w:rsid w:val="00E73E97"/>
    <w:rsid w:val="00E86247"/>
    <w:rsid w:val="00EA134B"/>
    <w:rsid w:val="00EA1A1F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88E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A9A4179"/>
  <w15:docId w15:val="{B00D6B5B-A36D-4E6A-A3F9-886851C3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template_portrait</Template>
  <TotalTime>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3</cp:revision>
  <cp:lastPrinted>2021-03-09T11:45:00Z</cp:lastPrinted>
  <dcterms:created xsi:type="dcterms:W3CDTF">2023-03-22T17:40:00Z</dcterms:created>
  <dcterms:modified xsi:type="dcterms:W3CDTF">2023-04-20T20:20:00Z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